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F4FB2" w:rsidRPr="00CA7605" w:rsidRDefault="00A36BCB" w:rsidP="00D027ED">
      <w:pPr>
        <w:ind w:rightChars="140" w:right="294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2014年度</w:t>
      </w:r>
      <w:r w:rsidR="002A5D2D" w:rsidRPr="00CA7605">
        <w:rPr>
          <w:rFonts w:ascii="黑体" w:eastAsia="黑体" w:hint="eastAsia"/>
          <w:sz w:val="32"/>
          <w:szCs w:val="32"/>
        </w:rPr>
        <w:t>吉林大学</w:t>
      </w:r>
      <w:r w:rsidR="004F4FB2" w:rsidRPr="00CA7605">
        <w:rPr>
          <w:rFonts w:ascii="黑体" w:eastAsia="黑体" w:hint="eastAsia"/>
          <w:sz w:val="32"/>
          <w:szCs w:val="32"/>
        </w:rPr>
        <w:t>研究生</w:t>
      </w:r>
      <w:r w:rsidR="00F32060">
        <w:rPr>
          <w:rFonts w:ascii="黑体" w:eastAsia="黑体" w:hint="eastAsia"/>
          <w:sz w:val="32"/>
          <w:szCs w:val="32"/>
        </w:rPr>
        <w:t>学术业绩奖学金申请</w:t>
      </w:r>
      <w:r w:rsidR="004F4FB2" w:rsidRPr="00CA7605">
        <w:rPr>
          <w:rFonts w:ascii="黑体" w:eastAsia="黑体" w:hint="eastAsia"/>
          <w:sz w:val="32"/>
          <w:szCs w:val="32"/>
        </w:rPr>
        <w:t>表（</w:t>
      </w:r>
      <w:r w:rsidR="00C27D7F">
        <w:rPr>
          <w:rFonts w:ascii="黑体" w:eastAsia="黑体" w:hint="eastAsia"/>
          <w:sz w:val="32"/>
          <w:szCs w:val="32"/>
        </w:rPr>
        <w:t>自然科学</w:t>
      </w:r>
      <w:r w:rsidR="00B1550E">
        <w:rPr>
          <w:rFonts w:ascii="黑体" w:eastAsia="黑体" w:hint="eastAsia"/>
          <w:sz w:val="32"/>
          <w:szCs w:val="32"/>
        </w:rPr>
        <w:t>类</w:t>
      </w:r>
      <w:r w:rsidR="004F4FB2" w:rsidRPr="00CA7605">
        <w:rPr>
          <w:rFonts w:ascii="黑体" w:eastAsia="黑体" w:hint="eastAsia"/>
          <w:sz w:val="32"/>
          <w:szCs w:val="32"/>
        </w:rPr>
        <w:t>）</w:t>
      </w:r>
    </w:p>
    <w:p w:rsidR="004F4FB2" w:rsidRPr="00CA7605" w:rsidRDefault="004F4FB2">
      <w:pPr>
        <w:spacing w:line="240" w:lineRule="exact"/>
        <w:jc w:val="center"/>
        <w:rPr>
          <w:rFonts w:ascii="黑体" w:eastAsia="黑体"/>
          <w:sz w:val="32"/>
          <w:szCs w:val="32"/>
        </w:rPr>
      </w:pPr>
    </w:p>
    <w:tbl>
      <w:tblPr>
        <w:tblW w:w="154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88"/>
        <w:gridCol w:w="2257"/>
        <w:gridCol w:w="1439"/>
        <w:gridCol w:w="1220"/>
        <w:gridCol w:w="1155"/>
        <w:gridCol w:w="1185"/>
        <w:gridCol w:w="186"/>
        <w:gridCol w:w="1104"/>
        <w:gridCol w:w="870"/>
        <w:gridCol w:w="381"/>
        <w:gridCol w:w="7"/>
        <w:gridCol w:w="1052"/>
        <w:gridCol w:w="6"/>
        <w:gridCol w:w="900"/>
        <w:gridCol w:w="655"/>
        <w:gridCol w:w="797"/>
        <w:gridCol w:w="901"/>
      </w:tblGrid>
      <w:tr w:rsidR="005307DB" w:rsidRPr="00CA7605" w:rsidTr="00DC47A1">
        <w:trPr>
          <w:trHeight w:val="397"/>
          <w:jc w:val="center"/>
        </w:trPr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:rsidR="005307DB" w:rsidRPr="00CA7605" w:rsidRDefault="005307DB" w:rsidP="004F4FB2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211CB0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车遥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F32060" w:rsidP="004F4FB2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211CB0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2012522083</w:t>
            </w:r>
          </w:p>
        </w:tc>
        <w:tc>
          <w:tcPr>
            <w:tcW w:w="13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5307DB" w:rsidP="004F4FB2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236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414C8C" w:rsidP="00211C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硕士</w:t>
            </w:r>
          </w:p>
        </w:tc>
        <w:tc>
          <w:tcPr>
            <w:tcW w:w="19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F32060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培养单位</w:t>
            </w:r>
          </w:p>
        </w:tc>
        <w:tc>
          <w:tcPr>
            <w:tcW w:w="2353" w:type="dxa"/>
            <w:gridSpan w:val="3"/>
            <w:tcBorders>
              <w:left w:val="single" w:sz="4" w:space="0" w:color="auto"/>
            </w:tcBorders>
            <w:vAlign w:val="center"/>
          </w:tcPr>
          <w:p w:rsidR="005307DB" w:rsidRPr="00CA7605" w:rsidRDefault="00211CB0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通信工程学院</w:t>
            </w:r>
          </w:p>
        </w:tc>
      </w:tr>
      <w:tr w:rsidR="005307DB" w:rsidRPr="00CA7605" w:rsidTr="00DC47A1">
        <w:trPr>
          <w:trHeight w:val="397"/>
          <w:jc w:val="center"/>
        </w:trPr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:rsidR="005307DB" w:rsidRPr="00CA7605" w:rsidRDefault="005307DB" w:rsidP="004F4FB2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211CB0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控制理论与控制工程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4A767C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专业代码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211CB0" w:rsidP="004F4FB2">
            <w:pPr>
              <w:jc w:val="center"/>
              <w:rPr>
                <w:rFonts w:ascii="宋体" w:hAnsi="宋体"/>
                <w:szCs w:val="21"/>
              </w:rPr>
            </w:pPr>
            <w:r w:rsidRPr="00647E75">
              <w:rPr>
                <w:rFonts w:ascii="宋体" w:hAnsi="宋体"/>
                <w:szCs w:val="21"/>
              </w:rPr>
              <w:t>081101</w:t>
            </w:r>
          </w:p>
        </w:tc>
        <w:tc>
          <w:tcPr>
            <w:tcW w:w="13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4A767C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一级学科</w:t>
            </w:r>
          </w:p>
        </w:tc>
        <w:tc>
          <w:tcPr>
            <w:tcW w:w="236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201E85" w:rsidP="00201E85">
            <w:pPr>
              <w:jc w:val="center"/>
              <w:rPr>
                <w:rFonts w:ascii="宋体" w:hAnsi="宋体"/>
                <w:szCs w:val="21"/>
              </w:rPr>
            </w:pPr>
            <w:r w:rsidRPr="00201E85">
              <w:rPr>
                <w:rFonts w:ascii="宋体" w:hAnsi="宋体"/>
                <w:szCs w:val="21"/>
              </w:rPr>
              <w:t xml:space="preserve">控制科学与工程 </w:t>
            </w:r>
          </w:p>
        </w:tc>
        <w:tc>
          <w:tcPr>
            <w:tcW w:w="19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7DB" w:rsidRPr="00CA7605" w:rsidRDefault="004A767C" w:rsidP="004F4FB2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导师</w:t>
            </w: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353" w:type="dxa"/>
            <w:gridSpan w:val="3"/>
            <w:tcBorders>
              <w:left w:val="single" w:sz="4" w:space="0" w:color="auto"/>
            </w:tcBorders>
            <w:vAlign w:val="center"/>
          </w:tcPr>
          <w:p w:rsidR="005307DB" w:rsidRPr="00CA7605" w:rsidRDefault="00211CB0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马彦</w:t>
            </w:r>
            <w:r w:rsidR="00354A46">
              <w:rPr>
                <w:rFonts w:ascii="宋体" w:hAnsi="宋体" w:hint="eastAsia"/>
                <w:szCs w:val="21"/>
              </w:rPr>
              <w:t>、周求湛（副）</w:t>
            </w:r>
          </w:p>
        </w:tc>
      </w:tr>
      <w:tr w:rsidR="00A36BCB" w:rsidRPr="00CA7605" w:rsidTr="00DC47A1">
        <w:trPr>
          <w:trHeight w:val="397"/>
          <w:jc w:val="center"/>
        </w:trPr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:rsidR="00A36BCB" w:rsidRPr="00CA7605" w:rsidRDefault="00A36BCB" w:rsidP="004F4FB2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BCB" w:rsidRPr="00CA7605" w:rsidRDefault="00962E59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13756932031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BCB" w:rsidRPr="00CA7605" w:rsidRDefault="00A36BCB" w:rsidP="004F4FB2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邮箱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BCB" w:rsidRPr="00CA7605" w:rsidRDefault="00962E59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heyaohao@126.com</w:t>
            </w:r>
          </w:p>
        </w:tc>
        <w:tc>
          <w:tcPr>
            <w:tcW w:w="1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BCB" w:rsidRPr="00CA7605" w:rsidRDefault="00A36BCB" w:rsidP="00D027ED">
            <w:pPr>
              <w:ind w:left="286" w:hangingChars="136" w:hanging="28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23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BCB" w:rsidRPr="00CA7605" w:rsidRDefault="00962E59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220104198711174436</w:t>
            </w:r>
          </w:p>
        </w:tc>
        <w:tc>
          <w:tcPr>
            <w:tcW w:w="196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BCB" w:rsidRPr="00CA7605" w:rsidRDefault="00A36BCB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积分总和</w:t>
            </w:r>
          </w:p>
        </w:tc>
        <w:tc>
          <w:tcPr>
            <w:tcW w:w="235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6BCB" w:rsidRPr="00CA7605" w:rsidRDefault="006B0808" w:rsidP="004F4F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29</w:t>
            </w:r>
          </w:p>
        </w:tc>
      </w:tr>
      <w:tr w:rsidR="00C46E7F" w:rsidRPr="00CA7605" w:rsidTr="00DC47A1">
        <w:trPr>
          <w:trHeight w:val="397"/>
          <w:jc w:val="center"/>
        </w:trPr>
        <w:tc>
          <w:tcPr>
            <w:tcW w:w="128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C46E7F" w:rsidRPr="00CA7605" w:rsidRDefault="00C46E7F" w:rsidP="00F10362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论文</w:t>
            </w:r>
          </w:p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发表</w:t>
            </w:r>
          </w:p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文章名称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作者次序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发表时间</w:t>
            </w:r>
          </w:p>
        </w:tc>
        <w:tc>
          <w:tcPr>
            <w:tcW w:w="2475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 w:rsidP="006C76AF">
            <w:pPr>
              <w:ind w:firstLineChars="300" w:firstLine="630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刊物名称</w:t>
            </w:r>
          </w:p>
        </w:tc>
        <w:tc>
          <w:tcPr>
            <w:tcW w:w="1258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6C76AF" w:rsidRDefault="00C46E7F" w:rsidP="00F1036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C76AF">
              <w:rPr>
                <w:rFonts w:ascii="宋体" w:hAnsi="宋体" w:hint="eastAsia"/>
                <w:szCs w:val="21"/>
              </w:rPr>
              <w:t>刊物类型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 w:rsidP="00D44E46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分区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 w:rsidP="00761DF3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刊期</w:t>
            </w:r>
          </w:p>
        </w:tc>
        <w:tc>
          <w:tcPr>
            <w:tcW w:w="6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 w:rsidP="00A953B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 w:rsidP="00C46E7F">
            <w:pPr>
              <w:ind w:left="9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页码</w:t>
            </w:r>
          </w:p>
        </w:tc>
        <w:tc>
          <w:tcPr>
            <w:tcW w:w="90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C46E7F" w:rsidRPr="00CA7605" w:rsidRDefault="00D44E46" w:rsidP="00A953B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</w:t>
            </w:r>
            <w:r w:rsidR="00C46E7F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C46E7F" w:rsidRPr="00CA7605" w:rsidTr="00DC47A1">
        <w:trPr>
          <w:trHeight w:val="397"/>
          <w:jc w:val="center"/>
        </w:trPr>
        <w:tc>
          <w:tcPr>
            <w:tcW w:w="1288" w:type="dxa"/>
            <w:vMerge/>
            <w:tcBorders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96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962E59">
            <w:pPr>
              <w:jc w:val="center"/>
              <w:rPr>
                <w:rFonts w:ascii="宋体" w:hAnsi="宋体"/>
                <w:szCs w:val="21"/>
              </w:rPr>
            </w:pPr>
            <w:r w:rsidRPr="00266FBA">
              <w:rPr>
                <w:rFonts w:hint="eastAsia"/>
              </w:rPr>
              <w:t>分子－电子感应式振动传感器传递函数辨识及频域特性分析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2F03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第一作者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2F03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2014年</w:t>
            </w:r>
            <w:r w:rsidR="00BA35FF"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</w:p>
        </w:tc>
        <w:tc>
          <w:tcPr>
            <w:tcW w:w="2475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BA35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四川大学学报（工程科学版）</w:t>
            </w:r>
          </w:p>
        </w:tc>
        <w:tc>
          <w:tcPr>
            <w:tcW w:w="1258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BA35FF" w:rsidRDefault="00BA35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EI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647E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\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751C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增刊1</w:t>
            </w:r>
          </w:p>
        </w:tc>
        <w:tc>
          <w:tcPr>
            <w:tcW w:w="6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24D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24D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177-181</w:t>
            </w:r>
          </w:p>
        </w:tc>
        <w:tc>
          <w:tcPr>
            <w:tcW w:w="90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C46E7F" w:rsidRPr="00CA7605" w:rsidRDefault="002F03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C46E7F" w:rsidRPr="00CA7605" w:rsidTr="00DC47A1">
        <w:trPr>
          <w:trHeight w:val="397"/>
          <w:jc w:val="center"/>
        </w:trPr>
        <w:tc>
          <w:tcPr>
            <w:tcW w:w="1288" w:type="dxa"/>
            <w:vMerge/>
            <w:tcBorders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96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5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C46E7F" w:rsidRPr="00CA7605" w:rsidRDefault="00C46E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7A1" w:rsidRPr="00CA7605" w:rsidTr="00DC47A1">
        <w:trPr>
          <w:trHeight w:val="397"/>
          <w:jc w:val="center"/>
        </w:trPr>
        <w:tc>
          <w:tcPr>
            <w:tcW w:w="1288" w:type="dxa"/>
            <w:vMerge w:val="restart"/>
            <w:tcBorders>
              <w:right w:val="single" w:sz="4" w:space="0" w:color="auto"/>
            </w:tcBorders>
            <w:vAlign w:val="center"/>
          </w:tcPr>
          <w:p w:rsidR="00DC47A1" w:rsidRDefault="00DC47A1" w:rsidP="00410CD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专利</w:t>
            </w:r>
          </w:p>
          <w:p w:rsidR="00DC47A1" w:rsidRDefault="00DC47A1" w:rsidP="00410CD3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</w:t>
            </w:r>
          </w:p>
          <w:p w:rsidR="00DC47A1" w:rsidRPr="00CA7605" w:rsidRDefault="00DC47A1" w:rsidP="00410CD3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4916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专利名称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 w:rsidP="00DC47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专利号</w:t>
            </w:r>
          </w:p>
        </w:tc>
        <w:tc>
          <w:tcPr>
            <w:tcW w:w="144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 w:rsidP="00DC47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授权人排序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授权公告日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记分</w:t>
            </w:r>
          </w:p>
        </w:tc>
      </w:tr>
      <w:tr w:rsidR="00E009D4" w:rsidRPr="00CA7605" w:rsidTr="00DC47A1">
        <w:trPr>
          <w:trHeight w:val="397"/>
          <w:jc w:val="center"/>
        </w:trPr>
        <w:tc>
          <w:tcPr>
            <w:tcW w:w="1288" w:type="dxa"/>
            <w:vMerge/>
            <w:tcBorders>
              <w:right w:val="single" w:sz="4" w:space="0" w:color="auto"/>
            </w:tcBorders>
            <w:vAlign w:val="center"/>
          </w:tcPr>
          <w:p w:rsidR="00E009D4" w:rsidRPr="00CA7605" w:rsidRDefault="00E009D4" w:rsidP="00410C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16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7B5698" w:rsidP="00AA2887">
            <w:pPr>
              <w:jc w:val="center"/>
              <w:rPr>
                <w:rFonts w:ascii="宋体" w:hAnsi="宋体"/>
                <w:szCs w:val="21"/>
              </w:rPr>
            </w:pPr>
            <w:r w:rsidRPr="00FE615B">
              <w:rPr>
                <w:rFonts w:ascii="宋体" w:cs="宋体" w:hint="eastAsia"/>
                <w:kern w:val="0"/>
                <w:szCs w:val="21"/>
              </w:rPr>
              <w:t>基于单点感知的家庭用水智能监测方法及其设备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5B6314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国家职务发明专利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7B5698" w:rsidP="00AA2887">
            <w:pPr>
              <w:jc w:val="center"/>
              <w:rPr>
                <w:rFonts w:ascii="宋体" w:hAnsi="宋体"/>
                <w:szCs w:val="21"/>
              </w:rPr>
            </w:pPr>
            <w:r w:rsidRPr="00FE615B">
              <w:rPr>
                <w:rFonts w:ascii="宋体" w:cs="宋体" w:hint="eastAsia"/>
                <w:kern w:val="0"/>
                <w:szCs w:val="21"/>
              </w:rPr>
              <w:t>ZL</w:t>
            </w:r>
            <w:r w:rsidRPr="00FE615B">
              <w:rPr>
                <w:rFonts w:ascii="宋体" w:cs="宋体"/>
                <w:kern w:val="0"/>
                <w:szCs w:val="21"/>
              </w:rPr>
              <w:t>201210390366</w:t>
            </w:r>
            <w:r w:rsidRPr="00FE615B">
              <w:rPr>
                <w:rFonts w:asci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5B6314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除导师外第一授权人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5B6314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2014.03.19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E009D4" w:rsidRPr="00CA7605" w:rsidRDefault="005B6314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</w:tr>
      <w:tr w:rsidR="00E009D4" w:rsidRPr="00CA7605" w:rsidTr="00DC47A1">
        <w:trPr>
          <w:trHeight w:val="397"/>
          <w:jc w:val="center"/>
        </w:trPr>
        <w:tc>
          <w:tcPr>
            <w:tcW w:w="1288" w:type="dxa"/>
            <w:vMerge/>
            <w:tcBorders>
              <w:right w:val="single" w:sz="4" w:space="0" w:color="auto"/>
            </w:tcBorders>
            <w:vAlign w:val="center"/>
          </w:tcPr>
          <w:p w:rsidR="00E009D4" w:rsidRPr="00CA7605" w:rsidRDefault="00E009D4" w:rsidP="00410C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16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5B6314" w:rsidP="00AA2887">
            <w:pPr>
              <w:jc w:val="center"/>
              <w:rPr>
                <w:rFonts w:ascii="宋体" w:hAnsi="宋体"/>
                <w:szCs w:val="21"/>
              </w:rPr>
            </w:pPr>
            <w:r w:rsidRPr="00FE615B">
              <w:rPr>
                <w:rFonts w:ascii="宋体" w:cs="宋体" w:hint="eastAsia"/>
                <w:kern w:val="0"/>
                <w:szCs w:val="21"/>
              </w:rPr>
              <w:t>基于单点感知的家庭用</w:t>
            </w:r>
            <w:r>
              <w:rPr>
                <w:rFonts w:ascii="宋体" w:cs="宋体" w:hint="eastAsia"/>
                <w:kern w:val="0"/>
                <w:szCs w:val="21"/>
              </w:rPr>
              <w:t>电</w:t>
            </w:r>
            <w:r w:rsidRPr="00FE615B">
              <w:rPr>
                <w:rFonts w:ascii="宋体" w:cs="宋体" w:hint="eastAsia"/>
                <w:kern w:val="0"/>
                <w:szCs w:val="21"/>
              </w:rPr>
              <w:t>智能监测方法及其设备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国家职务发明专利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 w:rsidRPr="00FE615B">
              <w:rPr>
                <w:rFonts w:ascii="宋体" w:hAnsi="宋体" w:hint="eastAsia"/>
                <w:szCs w:val="21"/>
              </w:rPr>
              <w:t>ZL</w:t>
            </w:r>
            <w:r w:rsidRPr="00FE615B">
              <w:rPr>
                <w:rFonts w:ascii="宋体" w:hAnsi="宋体"/>
                <w:szCs w:val="21"/>
              </w:rPr>
              <w:t>201210390</w:t>
            </w:r>
            <w:r w:rsidRPr="00FE615B">
              <w:rPr>
                <w:rFonts w:ascii="宋体" w:hAnsi="宋体" w:hint="eastAsia"/>
                <w:szCs w:val="21"/>
              </w:rPr>
              <w:t>2817</w:t>
            </w:r>
          </w:p>
        </w:tc>
        <w:tc>
          <w:tcPr>
            <w:tcW w:w="144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除导师外第一授权人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2014.09.03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</w:tr>
      <w:tr w:rsidR="00E009D4" w:rsidRPr="00CA7605" w:rsidTr="00DC47A1">
        <w:trPr>
          <w:trHeight w:val="397"/>
          <w:jc w:val="center"/>
        </w:trPr>
        <w:tc>
          <w:tcPr>
            <w:tcW w:w="1288" w:type="dxa"/>
            <w:vMerge/>
            <w:tcBorders>
              <w:right w:val="single" w:sz="4" w:space="0" w:color="auto"/>
            </w:tcBorders>
            <w:vAlign w:val="center"/>
          </w:tcPr>
          <w:p w:rsidR="00E009D4" w:rsidRPr="00CA7605" w:rsidRDefault="00E009D4" w:rsidP="00410C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16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 w:rsidRPr="008F1797">
              <w:rPr>
                <w:rFonts w:ascii="宋体" w:cs="宋体" w:hint="eastAsia"/>
                <w:kern w:val="0"/>
                <w:szCs w:val="21"/>
              </w:rPr>
              <w:t>球形飞行器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 w:rsidRPr="00303FD8">
              <w:rPr>
                <w:rFonts w:ascii="宋体" w:hAnsi="宋体" w:hint="eastAsia"/>
                <w:szCs w:val="21"/>
              </w:rPr>
              <w:t>实用新型专利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 w:rsidRPr="008F1797">
              <w:rPr>
                <w:rFonts w:ascii="宋体" w:cs="宋体" w:hint="eastAsia"/>
                <w:kern w:val="0"/>
                <w:szCs w:val="21"/>
              </w:rPr>
              <w:t>ZL2013206426441</w:t>
            </w:r>
          </w:p>
        </w:tc>
        <w:tc>
          <w:tcPr>
            <w:tcW w:w="144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除导师外第一授权人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9D4" w:rsidRPr="00CA7605" w:rsidRDefault="00303FD8" w:rsidP="00AA2887">
            <w:pPr>
              <w:jc w:val="center"/>
              <w:rPr>
                <w:rFonts w:ascii="宋体" w:hAnsi="宋体"/>
                <w:szCs w:val="21"/>
              </w:rPr>
            </w:pPr>
            <w:r w:rsidRPr="008F1797">
              <w:rPr>
                <w:rFonts w:ascii="宋体" w:cs="宋体" w:hint="eastAsia"/>
                <w:kern w:val="0"/>
                <w:szCs w:val="21"/>
              </w:rPr>
              <w:t>2014</w:t>
            </w:r>
            <w:r>
              <w:rPr>
                <w:rFonts w:ascii="宋体" w:cs="宋体" w:hint="eastAsia"/>
                <w:kern w:val="0"/>
                <w:szCs w:val="21"/>
              </w:rPr>
              <w:t>.</w:t>
            </w:r>
            <w:r w:rsidRPr="008F1797">
              <w:rPr>
                <w:rFonts w:ascii="宋体" w:cs="宋体" w:hint="eastAsia"/>
                <w:kern w:val="0"/>
                <w:szCs w:val="21"/>
              </w:rPr>
              <w:t>04</w:t>
            </w:r>
            <w:r>
              <w:rPr>
                <w:rFonts w:ascii="宋体" w:cs="宋体" w:hint="eastAsia"/>
                <w:kern w:val="0"/>
                <w:szCs w:val="21"/>
              </w:rPr>
              <w:t>.</w:t>
            </w:r>
            <w:r w:rsidRPr="008F1797">
              <w:rPr>
                <w:rFonts w:asci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E009D4" w:rsidRPr="00CA7605" w:rsidRDefault="006B0808" w:rsidP="00AA28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DC47A1" w:rsidRPr="00CA7605" w:rsidTr="00DC47A1">
        <w:trPr>
          <w:trHeight w:val="397"/>
          <w:jc w:val="center"/>
        </w:trPr>
        <w:tc>
          <w:tcPr>
            <w:tcW w:w="1288" w:type="dxa"/>
            <w:vMerge w:val="restart"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竞赛     </w:t>
            </w:r>
            <w:r w:rsidRPr="00CA7605">
              <w:rPr>
                <w:rFonts w:ascii="宋体" w:hAnsi="宋体" w:hint="eastAsia"/>
                <w:szCs w:val="21"/>
              </w:rPr>
              <w:t>获奖</w:t>
            </w:r>
          </w:p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6071" w:type="dxa"/>
            <w:gridSpan w:val="4"/>
            <w:vAlign w:val="center"/>
          </w:tcPr>
          <w:p w:rsidR="00DC47A1" w:rsidRPr="00CA7605" w:rsidRDefault="00DC47A1" w:rsidP="006C76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竞赛名称</w:t>
            </w:r>
          </w:p>
        </w:tc>
        <w:tc>
          <w:tcPr>
            <w:tcW w:w="2475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 w:rsidP="000502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竞赛级别</w:t>
            </w:r>
          </w:p>
        </w:tc>
        <w:tc>
          <w:tcPr>
            <w:tcW w:w="23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 w:rsidP="000502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获奖等级</w:t>
            </w:r>
          </w:p>
        </w:tc>
        <w:tc>
          <w:tcPr>
            <w:tcW w:w="15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 w:rsidP="000502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获奖人排序</w:t>
            </w:r>
          </w:p>
        </w:tc>
        <w:tc>
          <w:tcPr>
            <w:tcW w:w="1698" w:type="dxa"/>
            <w:gridSpan w:val="2"/>
            <w:tcBorders>
              <w:left w:val="single" w:sz="4" w:space="0" w:color="auto"/>
            </w:tcBorders>
            <w:vAlign w:val="center"/>
          </w:tcPr>
          <w:p w:rsidR="00DC47A1" w:rsidRPr="00CA7605" w:rsidRDefault="00DC47A1" w:rsidP="000502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记分</w:t>
            </w:r>
          </w:p>
        </w:tc>
      </w:tr>
      <w:tr w:rsidR="00DC47A1" w:rsidRPr="00CA7605" w:rsidTr="00DC47A1">
        <w:trPr>
          <w:trHeight w:val="397"/>
          <w:jc w:val="center"/>
        </w:trPr>
        <w:tc>
          <w:tcPr>
            <w:tcW w:w="1288" w:type="dxa"/>
            <w:vMerge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71" w:type="dxa"/>
            <w:gridSpan w:val="4"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8" w:type="dxa"/>
            <w:gridSpan w:val="2"/>
            <w:tcBorders>
              <w:lef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7A1" w:rsidRPr="00CA7605" w:rsidTr="00DC47A1">
        <w:trPr>
          <w:trHeight w:val="397"/>
          <w:jc w:val="center"/>
        </w:trPr>
        <w:tc>
          <w:tcPr>
            <w:tcW w:w="1288" w:type="dxa"/>
            <w:vMerge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71" w:type="dxa"/>
            <w:gridSpan w:val="4"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5" w:type="dxa"/>
            <w:gridSpan w:val="3"/>
            <w:tcBorders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8" w:type="dxa"/>
            <w:gridSpan w:val="2"/>
            <w:tcBorders>
              <w:left w:val="single" w:sz="4" w:space="0" w:color="auto"/>
            </w:tcBorders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7A1" w:rsidRPr="00CA7605" w:rsidTr="00DC47A1">
        <w:trPr>
          <w:trHeight w:val="397"/>
          <w:jc w:val="center"/>
        </w:trPr>
        <w:tc>
          <w:tcPr>
            <w:tcW w:w="1288" w:type="dxa"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14115" w:type="dxa"/>
            <w:gridSpan w:val="16"/>
            <w:tcBorders>
              <w:top w:val="nil"/>
            </w:tcBorders>
            <w:vAlign w:val="center"/>
          </w:tcPr>
          <w:p w:rsidR="00DC47A1" w:rsidRDefault="00DC47A1">
            <w:pPr>
              <w:rPr>
                <w:rFonts w:ascii="宋体" w:hAnsi="宋体"/>
                <w:szCs w:val="21"/>
              </w:rPr>
            </w:pPr>
          </w:p>
          <w:p w:rsidR="00DC47A1" w:rsidRPr="00CA7605" w:rsidRDefault="00DC47A1">
            <w:pPr>
              <w:rPr>
                <w:rFonts w:ascii="宋体" w:hAnsi="宋体"/>
                <w:szCs w:val="21"/>
              </w:rPr>
            </w:pPr>
          </w:p>
        </w:tc>
      </w:tr>
      <w:tr w:rsidR="00DC47A1" w:rsidRPr="00CA7605" w:rsidTr="00DC47A1">
        <w:trPr>
          <w:trHeight w:val="696"/>
          <w:jc w:val="center"/>
        </w:trPr>
        <w:tc>
          <w:tcPr>
            <w:tcW w:w="1288" w:type="dxa"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本人确认</w:t>
            </w:r>
          </w:p>
        </w:tc>
        <w:tc>
          <w:tcPr>
            <w:tcW w:w="14115" w:type="dxa"/>
            <w:gridSpan w:val="16"/>
            <w:vAlign w:val="center"/>
          </w:tcPr>
          <w:p w:rsidR="00DC47A1" w:rsidRPr="00CA7605" w:rsidRDefault="00DC47A1">
            <w:pPr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本人确认以上所填写信息准确无误。 如有虚假，一切后果自行承担。</w:t>
            </w:r>
          </w:p>
          <w:p w:rsidR="00DC47A1" w:rsidRPr="00CA7605" w:rsidRDefault="00DC47A1" w:rsidP="00AE29BD">
            <w:pPr>
              <w:ind w:firstLineChars="1750" w:firstLine="3675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 xml:space="preserve">                        （签字）                               年    月     日</w:t>
            </w:r>
          </w:p>
        </w:tc>
      </w:tr>
      <w:tr w:rsidR="00DC47A1" w:rsidRPr="00CA7605" w:rsidTr="00DC47A1">
        <w:trPr>
          <w:trHeight w:val="620"/>
          <w:jc w:val="center"/>
        </w:trPr>
        <w:tc>
          <w:tcPr>
            <w:tcW w:w="1288" w:type="dxa"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导师审核</w:t>
            </w:r>
          </w:p>
        </w:tc>
        <w:tc>
          <w:tcPr>
            <w:tcW w:w="14115" w:type="dxa"/>
            <w:gridSpan w:val="16"/>
            <w:vAlign w:val="center"/>
          </w:tcPr>
          <w:p w:rsidR="00DC47A1" w:rsidRPr="00CA7605" w:rsidRDefault="00DC47A1">
            <w:pPr>
              <w:rPr>
                <w:rFonts w:ascii="宋体" w:hAnsi="宋体"/>
                <w:szCs w:val="21"/>
              </w:rPr>
            </w:pPr>
            <w:r w:rsidRPr="00CA7605">
              <w:rPr>
                <w:rFonts w:ascii="宋体" w:hAnsi="宋体" w:hint="eastAsia"/>
                <w:szCs w:val="21"/>
              </w:rPr>
              <w:t>经审核，该生所填写的上述信息情况属实。                     （签字）                               年    月     日</w:t>
            </w:r>
          </w:p>
        </w:tc>
      </w:tr>
      <w:tr w:rsidR="00DC47A1" w:rsidRPr="00CA7605" w:rsidTr="00DC47A1">
        <w:trPr>
          <w:trHeight w:val="620"/>
          <w:jc w:val="center"/>
        </w:trPr>
        <w:tc>
          <w:tcPr>
            <w:tcW w:w="1288" w:type="dxa"/>
            <w:vAlign w:val="center"/>
          </w:tcPr>
          <w:p w:rsidR="00DC47A1" w:rsidRPr="00CA7605" w:rsidRDefault="00DC47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单位审核</w:t>
            </w:r>
          </w:p>
        </w:tc>
        <w:tc>
          <w:tcPr>
            <w:tcW w:w="14115" w:type="dxa"/>
            <w:gridSpan w:val="16"/>
            <w:vAlign w:val="center"/>
          </w:tcPr>
          <w:p w:rsidR="00DC47A1" w:rsidRPr="00CA7605" w:rsidRDefault="00DC47A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评定小组组长签字：                      培养单位公章                    </w:t>
            </w:r>
            <w:r w:rsidRPr="00CA7605">
              <w:rPr>
                <w:rFonts w:ascii="宋体" w:hAnsi="宋体" w:hint="eastAsia"/>
                <w:szCs w:val="21"/>
              </w:rPr>
              <w:t xml:space="preserve">  年    月     日</w:t>
            </w:r>
          </w:p>
        </w:tc>
      </w:tr>
    </w:tbl>
    <w:p w:rsidR="00771610" w:rsidRDefault="00771610" w:rsidP="003F6ABE">
      <w:pPr>
        <w:spacing w:line="300" w:lineRule="auto"/>
        <w:rPr>
          <w:rFonts w:ascii="宋体" w:hAnsi="宋体"/>
          <w:szCs w:val="21"/>
        </w:rPr>
      </w:pPr>
    </w:p>
    <w:p w:rsidR="007B5698" w:rsidRDefault="007B5698" w:rsidP="003F6ABE">
      <w:pPr>
        <w:spacing w:line="300" w:lineRule="auto"/>
        <w:rPr>
          <w:rFonts w:ascii="宋体" w:hAnsi="宋体"/>
          <w:szCs w:val="21"/>
        </w:rPr>
      </w:pPr>
    </w:p>
    <w:p w:rsidR="003F6ABE" w:rsidRPr="00CA7605" w:rsidRDefault="004F4FB2" w:rsidP="003F6ABE">
      <w:pPr>
        <w:spacing w:line="300" w:lineRule="auto"/>
        <w:rPr>
          <w:rFonts w:ascii="宋体" w:hAnsi="宋体"/>
          <w:szCs w:val="21"/>
        </w:rPr>
      </w:pPr>
      <w:r w:rsidRPr="00CA7605">
        <w:rPr>
          <w:rFonts w:ascii="宋体" w:hAnsi="宋体" w:hint="eastAsia"/>
          <w:szCs w:val="21"/>
        </w:rPr>
        <w:t>填写说明：</w:t>
      </w:r>
      <w:r w:rsidR="003F6ABE" w:rsidRPr="00CA7605">
        <w:rPr>
          <w:rFonts w:ascii="宋体" w:hAnsi="宋体" w:hint="eastAsia"/>
          <w:szCs w:val="21"/>
        </w:rPr>
        <w:t>1.</w:t>
      </w:r>
      <w:r w:rsidR="003F6ABE">
        <w:rPr>
          <w:rFonts w:ascii="宋体" w:hAnsi="宋体" w:hint="eastAsia"/>
          <w:szCs w:val="21"/>
        </w:rPr>
        <w:t>本表由研究生本人据实填写，</w:t>
      </w:r>
      <w:r w:rsidR="003F6ABE" w:rsidRPr="00CA7605">
        <w:rPr>
          <w:rFonts w:ascii="宋体" w:hAnsi="宋体" w:hint="eastAsia"/>
          <w:szCs w:val="21"/>
        </w:rPr>
        <w:t>所填写的信息应与提交的证明材料一致。</w:t>
      </w:r>
    </w:p>
    <w:p w:rsidR="003F6ABE" w:rsidRPr="00CA7605" w:rsidRDefault="003F6ABE" w:rsidP="003F6ABE">
      <w:pPr>
        <w:spacing w:line="300" w:lineRule="auto"/>
        <w:ind w:leftChars="500" w:left="1050"/>
        <w:rPr>
          <w:rFonts w:ascii="宋体" w:hAnsi="宋体"/>
          <w:szCs w:val="21"/>
        </w:rPr>
      </w:pPr>
      <w:r w:rsidRPr="00CA7605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“</w:t>
      </w:r>
      <w:r w:rsidRPr="00CA7605">
        <w:rPr>
          <w:rFonts w:ascii="宋体" w:hAnsi="宋体" w:hint="eastAsia"/>
          <w:szCs w:val="21"/>
        </w:rPr>
        <w:t>论文发表</w:t>
      </w:r>
      <w:r>
        <w:rPr>
          <w:rFonts w:ascii="宋体" w:hAnsi="宋体" w:hint="eastAsia"/>
          <w:szCs w:val="21"/>
        </w:rPr>
        <w:t>情况”一栏中，</w:t>
      </w:r>
      <w:r w:rsidRPr="00CA7605">
        <w:rPr>
          <w:rFonts w:ascii="宋体" w:hAnsi="宋体" w:hint="eastAsia"/>
          <w:szCs w:val="21"/>
        </w:rPr>
        <w:t>作者</w:t>
      </w:r>
      <w:r>
        <w:rPr>
          <w:rFonts w:ascii="宋体" w:hAnsi="宋体" w:hint="eastAsia"/>
          <w:szCs w:val="21"/>
        </w:rPr>
        <w:t>次序填写：第一作者/除导师外第一作者；发表时间填写：2014年**月；刊物类型填写：</w:t>
      </w:r>
      <w:r w:rsidR="000041A4">
        <w:rPr>
          <w:rFonts w:ascii="宋体" w:hAnsi="宋体" w:hint="eastAsia"/>
          <w:szCs w:val="21"/>
        </w:rPr>
        <w:t>SCI/EI/ISTP</w:t>
      </w:r>
      <w:r>
        <w:rPr>
          <w:rFonts w:ascii="宋体" w:hAnsi="宋体" w:hint="eastAsia"/>
          <w:szCs w:val="21"/>
        </w:rPr>
        <w:t>其他；刊物</w:t>
      </w:r>
      <w:r w:rsidR="000041A4">
        <w:rPr>
          <w:rFonts w:ascii="宋体" w:hAnsi="宋体" w:hint="eastAsia"/>
          <w:szCs w:val="21"/>
        </w:rPr>
        <w:t>分区</w:t>
      </w:r>
      <w:r>
        <w:rPr>
          <w:rFonts w:ascii="宋体" w:hAnsi="宋体" w:hint="eastAsia"/>
          <w:szCs w:val="21"/>
        </w:rPr>
        <w:t>填写：</w:t>
      </w:r>
      <w:r w:rsidR="000041A4">
        <w:rPr>
          <w:rFonts w:ascii="宋体" w:hAnsi="宋体" w:hint="eastAsia"/>
          <w:szCs w:val="21"/>
        </w:rPr>
        <w:t>EI\ISTP</w:t>
      </w:r>
      <w:r>
        <w:rPr>
          <w:rFonts w:ascii="宋体" w:hAnsi="宋体" w:hint="eastAsia"/>
          <w:szCs w:val="21"/>
        </w:rPr>
        <w:t>检索论文不填，</w:t>
      </w:r>
      <w:r w:rsidR="000041A4" w:rsidRPr="00113A5F">
        <w:rPr>
          <w:rFonts w:ascii="宋体" w:hAnsi="宋体" w:hint="eastAsia"/>
          <w:szCs w:val="21"/>
        </w:rPr>
        <w:t>SCI</w:t>
      </w:r>
      <w:r w:rsidR="00113A5F" w:rsidRPr="00113A5F">
        <w:rPr>
          <w:rFonts w:ascii="宋体" w:hAnsi="宋体" w:hint="eastAsia"/>
          <w:szCs w:val="21"/>
        </w:rPr>
        <w:t>检索论文</w:t>
      </w:r>
      <w:r w:rsidR="000041A4" w:rsidRPr="00113A5F">
        <w:rPr>
          <w:rFonts w:ascii="宋体" w:hAnsi="宋体" w:hint="eastAsia"/>
          <w:szCs w:val="21"/>
        </w:rPr>
        <w:t>以</w:t>
      </w:r>
      <w:r w:rsidR="00113A5F" w:rsidRPr="00113A5F">
        <w:rPr>
          <w:rFonts w:ascii="宋体" w:hAnsi="宋体" w:hint="eastAsia"/>
          <w:szCs w:val="21"/>
        </w:rPr>
        <w:t>《</w:t>
      </w:r>
      <w:r w:rsidR="00113A5F" w:rsidRPr="00113A5F">
        <w:rPr>
          <w:rFonts w:hint="eastAsia"/>
          <w:bCs/>
          <w:color w:val="000000"/>
          <w:szCs w:val="21"/>
        </w:rPr>
        <w:t>SCI</w:t>
      </w:r>
      <w:r w:rsidR="004D67FF">
        <w:rPr>
          <w:rFonts w:hint="eastAsia"/>
          <w:bCs/>
          <w:color w:val="000000"/>
          <w:szCs w:val="21"/>
        </w:rPr>
        <w:t>论文分区标准</w:t>
      </w:r>
      <w:r w:rsidR="00113A5F" w:rsidRPr="00113A5F">
        <w:rPr>
          <w:rFonts w:hint="eastAsia"/>
          <w:bCs/>
          <w:color w:val="000000"/>
          <w:szCs w:val="21"/>
        </w:rPr>
        <w:t>》（附件</w:t>
      </w:r>
      <w:r w:rsidR="004D67FF">
        <w:rPr>
          <w:rFonts w:hint="eastAsia"/>
          <w:bCs/>
          <w:color w:val="000000"/>
          <w:szCs w:val="21"/>
        </w:rPr>
        <w:t>6</w:t>
      </w:r>
      <w:r w:rsidR="00113A5F" w:rsidRPr="00113A5F">
        <w:rPr>
          <w:rFonts w:hint="eastAsia"/>
          <w:bCs/>
          <w:color w:val="000000"/>
          <w:szCs w:val="21"/>
        </w:rPr>
        <w:t>）为准</w:t>
      </w:r>
      <w:r w:rsidR="004A0C81">
        <w:rPr>
          <w:rFonts w:hint="eastAsia"/>
          <w:bCs/>
          <w:color w:val="000000"/>
          <w:szCs w:val="21"/>
        </w:rPr>
        <w:t>，同一期刊分区不同，就高不就低</w:t>
      </w:r>
      <w:r>
        <w:rPr>
          <w:rFonts w:ascii="宋体" w:hAnsi="宋体" w:hint="eastAsia"/>
          <w:szCs w:val="21"/>
        </w:rPr>
        <w:t>；刊期如为第1期，填写“1</w:t>
      </w:r>
      <w:r w:rsidR="00E40707"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szCs w:val="21"/>
        </w:rPr>
        <w:t>。</w:t>
      </w:r>
    </w:p>
    <w:p w:rsidR="00DD6D8D" w:rsidRDefault="003F6ABE" w:rsidP="00DD6D8D">
      <w:pPr>
        <w:spacing w:line="300" w:lineRule="auto"/>
        <w:ind w:leftChars="500" w:left="1050"/>
        <w:rPr>
          <w:rFonts w:ascii="宋体" w:hAnsi="宋体"/>
          <w:szCs w:val="21"/>
        </w:rPr>
      </w:pPr>
      <w:r w:rsidRPr="00CA7605">
        <w:rPr>
          <w:rFonts w:ascii="宋体" w:hAnsi="宋体" w:hint="eastAsia"/>
          <w:szCs w:val="21"/>
        </w:rPr>
        <w:t>3.</w:t>
      </w:r>
      <w:r w:rsidR="00DD6D8D">
        <w:rPr>
          <w:rFonts w:ascii="宋体" w:hAnsi="宋体" w:hint="eastAsia"/>
          <w:szCs w:val="21"/>
        </w:rPr>
        <w:t>“专利授权情况”</w:t>
      </w:r>
      <w:r w:rsidR="00DD6D8D" w:rsidRPr="00DD6D8D">
        <w:rPr>
          <w:rFonts w:ascii="宋体" w:hAnsi="宋体" w:hint="eastAsia"/>
          <w:szCs w:val="21"/>
        </w:rPr>
        <w:t xml:space="preserve"> </w:t>
      </w:r>
      <w:r w:rsidR="00DD6D8D">
        <w:rPr>
          <w:rFonts w:ascii="宋体" w:hAnsi="宋体" w:hint="eastAsia"/>
          <w:szCs w:val="21"/>
        </w:rPr>
        <w:t>一栏中，类别填写：国家职务发明专利/实用新型专利/外观设计专利/计算机软件著作权登记；授权人排序填写：第一授权人/除导师外第一授权人；授权公告填写：2014年**月**日</w:t>
      </w:r>
      <w:r w:rsidR="00771610">
        <w:rPr>
          <w:rFonts w:ascii="宋体" w:hAnsi="宋体" w:hint="eastAsia"/>
          <w:szCs w:val="21"/>
        </w:rPr>
        <w:t>。</w:t>
      </w:r>
    </w:p>
    <w:p w:rsidR="003F6ABE" w:rsidRPr="00CA7605" w:rsidRDefault="00DD6D8D" w:rsidP="003F6ABE">
      <w:pPr>
        <w:spacing w:line="300" w:lineRule="auto"/>
        <w:ind w:firstLineChars="500" w:firstLine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CA7605">
        <w:rPr>
          <w:rFonts w:ascii="宋体" w:hAnsi="宋体" w:hint="eastAsia"/>
          <w:szCs w:val="21"/>
        </w:rPr>
        <w:t>.</w:t>
      </w:r>
      <w:r w:rsidR="003F6ABE">
        <w:rPr>
          <w:rFonts w:ascii="宋体" w:hAnsi="宋体" w:hint="eastAsia"/>
          <w:szCs w:val="21"/>
        </w:rPr>
        <w:t>“竞赛获奖情况”一栏中，竞赛级别填写:国际级/国家级”；获奖等级填写：特等奖/一等奖/二等奖；获奖</w:t>
      </w:r>
      <w:r w:rsidR="003F6ABE" w:rsidRPr="00CA7605">
        <w:rPr>
          <w:rFonts w:ascii="宋体" w:hAnsi="宋体" w:hint="eastAsia"/>
          <w:szCs w:val="21"/>
        </w:rPr>
        <w:t>排序</w:t>
      </w:r>
      <w:r w:rsidR="003F6ABE">
        <w:rPr>
          <w:rFonts w:ascii="宋体" w:hAnsi="宋体" w:hint="eastAsia"/>
          <w:szCs w:val="21"/>
        </w:rPr>
        <w:t>填写</w:t>
      </w:r>
      <w:r w:rsidR="003F6ABE" w:rsidRPr="00CA7605">
        <w:rPr>
          <w:rFonts w:ascii="宋体" w:hAnsi="宋体" w:hint="eastAsia"/>
          <w:szCs w:val="21"/>
        </w:rPr>
        <w:t>：本人排名/</w:t>
      </w:r>
      <w:r w:rsidR="003F6ABE">
        <w:rPr>
          <w:rFonts w:ascii="宋体" w:hAnsi="宋体" w:hint="eastAsia"/>
          <w:szCs w:val="21"/>
        </w:rPr>
        <w:t>获奖</w:t>
      </w:r>
      <w:r w:rsidR="003F6ABE" w:rsidRPr="00CA7605">
        <w:rPr>
          <w:rFonts w:ascii="宋体" w:hAnsi="宋体" w:hint="eastAsia"/>
          <w:szCs w:val="21"/>
        </w:rPr>
        <w:t>成员总数。</w:t>
      </w:r>
    </w:p>
    <w:p w:rsidR="00E40707" w:rsidRDefault="00DD6D8D" w:rsidP="003F6ABE">
      <w:pPr>
        <w:spacing w:line="300" w:lineRule="auto"/>
        <w:ind w:firstLineChars="500" w:firstLine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 w:rsidR="00E40707">
        <w:rPr>
          <w:rFonts w:ascii="宋体" w:hAnsi="宋体" w:hint="eastAsia"/>
          <w:szCs w:val="21"/>
        </w:rPr>
        <w:t>记分参照《研究生学术业绩奖学金奖励记分标准》填写。</w:t>
      </w:r>
    </w:p>
    <w:p w:rsidR="003F6ABE" w:rsidRPr="00CA7605" w:rsidRDefault="00E40707" w:rsidP="003F6ABE">
      <w:pPr>
        <w:spacing w:line="300" w:lineRule="auto"/>
        <w:ind w:firstLineChars="500" w:firstLine="1050"/>
      </w:pPr>
      <w:r>
        <w:rPr>
          <w:rFonts w:ascii="宋体" w:hAnsi="宋体" w:hint="eastAsia"/>
          <w:szCs w:val="21"/>
        </w:rPr>
        <w:t>6.</w:t>
      </w:r>
      <w:r w:rsidR="003F6ABE" w:rsidRPr="00CA7605">
        <w:rPr>
          <w:rFonts w:ascii="宋体" w:hAnsi="宋体" w:hint="eastAsia"/>
          <w:szCs w:val="21"/>
        </w:rPr>
        <w:t>本表未包含的内容和其他需要说明的情况填写在“备注”栏中。</w:t>
      </w:r>
    </w:p>
    <w:p w:rsidR="004F4FB2" w:rsidRPr="00CA7605" w:rsidRDefault="004F4FB2" w:rsidP="003F6ABE">
      <w:pPr>
        <w:spacing w:line="300" w:lineRule="auto"/>
        <w:ind w:firstLineChars="200" w:firstLine="420"/>
      </w:pPr>
    </w:p>
    <w:sectPr w:rsidR="004F4FB2" w:rsidRPr="00CA7605" w:rsidSect="00771610">
      <w:pgSz w:w="16838" w:h="11906" w:orient="landscape"/>
      <w:pgMar w:top="779" w:right="998" w:bottom="737" w:left="96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EE" w:rsidRDefault="005F64EE" w:rsidP="00211CB0">
      <w:r>
        <w:separator/>
      </w:r>
    </w:p>
  </w:endnote>
  <w:endnote w:type="continuationSeparator" w:id="1">
    <w:p w:rsidR="005F64EE" w:rsidRDefault="005F64EE" w:rsidP="0021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EE" w:rsidRDefault="005F64EE" w:rsidP="00211CB0">
      <w:r>
        <w:separator/>
      </w:r>
    </w:p>
  </w:footnote>
  <w:footnote w:type="continuationSeparator" w:id="1">
    <w:p w:rsidR="005F64EE" w:rsidRDefault="005F64EE" w:rsidP="00211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41A4"/>
    <w:rsid w:val="00036612"/>
    <w:rsid w:val="000502C7"/>
    <w:rsid w:val="000A0929"/>
    <w:rsid w:val="000A4E27"/>
    <w:rsid w:val="000C044B"/>
    <w:rsid w:val="00113A5F"/>
    <w:rsid w:val="00145E77"/>
    <w:rsid w:val="00172A27"/>
    <w:rsid w:val="00186B43"/>
    <w:rsid w:val="001A3C08"/>
    <w:rsid w:val="00201E85"/>
    <w:rsid w:val="00211CB0"/>
    <w:rsid w:val="002355D8"/>
    <w:rsid w:val="00277883"/>
    <w:rsid w:val="002A5D2D"/>
    <w:rsid w:val="002F0313"/>
    <w:rsid w:val="002F1DE9"/>
    <w:rsid w:val="00303FD8"/>
    <w:rsid w:val="00354A46"/>
    <w:rsid w:val="003C63E7"/>
    <w:rsid w:val="003D30C3"/>
    <w:rsid w:val="003F6ABE"/>
    <w:rsid w:val="00410CD3"/>
    <w:rsid w:val="00414C8C"/>
    <w:rsid w:val="00473D10"/>
    <w:rsid w:val="00496CA4"/>
    <w:rsid w:val="004A0C81"/>
    <w:rsid w:val="004A6BD5"/>
    <w:rsid w:val="004A767C"/>
    <w:rsid w:val="004B5524"/>
    <w:rsid w:val="004D67FF"/>
    <w:rsid w:val="004F4FB2"/>
    <w:rsid w:val="00502C00"/>
    <w:rsid w:val="00521232"/>
    <w:rsid w:val="005307DB"/>
    <w:rsid w:val="005B6314"/>
    <w:rsid w:val="005F64EE"/>
    <w:rsid w:val="006271D8"/>
    <w:rsid w:val="00647E75"/>
    <w:rsid w:val="00677E5B"/>
    <w:rsid w:val="006B0808"/>
    <w:rsid w:val="006C76AF"/>
    <w:rsid w:val="00717BB6"/>
    <w:rsid w:val="00751CA2"/>
    <w:rsid w:val="00761DF3"/>
    <w:rsid w:val="00771610"/>
    <w:rsid w:val="007956CC"/>
    <w:rsid w:val="007A751D"/>
    <w:rsid w:val="007B5698"/>
    <w:rsid w:val="007C14AB"/>
    <w:rsid w:val="008070E8"/>
    <w:rsid w:val="009444CC"/>
    <w:rsid w:val="00962E59"/>
    <w:rsid w:val="00971D39"/>
    <w:rsid w:val="009A284F"/>
    <w:rsid w:val="009A7080"/>
    <w:rsid w:val="00A36BCB"/>
    <w:rsid w:val="00A8208E"/>
    <w:rsid w:val="00A953BD"/>
    <w:rsid w:val="00AE29BD"/>
    <w:rsid w:val="00B12404"/>
    <w:rsid w:val="00B1550E"/>
    <w:rsid w:val="00B332DB"/>
    <w:rsid w:val="00B73460"/>
    <w:rsid w:val="00BA35FF"/>
    <w:rsid w:val="00C24D0C"/>
    <w:rsid w:val="00C27D7F"/>
    <w:rsid w:val="00C46E7F"/>
    <w:rsid w:val="00C474FF"/>
    <w:rsid w:val="00C653B0"/>
    <w:rsid w:val="00C72908"/>
    <w:rsid w:val="00C768D5"/>
    <w:rsid w:val="00CA7605"/>
    <w:rsid w:val="00CB7880"/>
    <w:rsid w:val="00CD4735"/>
    <w:rsid w:val="00CE1F4B"/>
    <w:rsid w:val="00D027ED"/>
    <w:rsid w:val="00D44E46"/>
    <w:rsid w:val="00D6593D"/>
    <w:rsid w:val="00DA0A8C"/>
    <w:rsid w:val="00DB404D"/>
    <w:rsid w:val="00DC47A1"/>
    <w:rsid w:val="00DD6D8D"/>
    <w:rsid w:val="00E009D4"/>
    <w:rsid w:val="00E01376"/>
    <w:rsid w:val="00E40707"/>
    <w:rsid w:val="00F06553"/>
    <w:rsid w:val="00F10362"/>
    <w:rsid w:val="00F32060"/>
    <w:rsid w:val="00F5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1D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71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71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971D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tle\Desktop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9</TotalTime>
  <Pages>2</Pages>
  <Words>202</Words>
  <Characters>1155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信念技术论坛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东北师范大学研究生     ——      学年个人科研成果统计表</dc:title>
  <dc:creator>微软用户</dc:creator>
  <cp:lastModifiedBy>Castle</cp:lastModifiedBy>
  <cp:revision>4</cp:revision>
  <cp:lastPrinted>2013-04-08T00:45:00Z</cp:lastPrinted>
  <dcterms:created xsi:type="dcterms:W3CDTF">2015-03-18T02:03:00Z</dcterms:created>
  <dcterms:modified xsi:type="dcterms:W3CDTF">2015-03-18T02:26:00Z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